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8D" w:rsidRDefault="00010C8D" w:rsidP="00462025">
      <w:pPr>
        <w:jc w:val="center"/>
        <w:rPr>
          <w:b/>
          <w:sz w:val="20"/>
          <w:szCs w:val="20"/>
        </w:rPr>
      </w:pPr>
    </w:p>
    <w:p w:rsidR="00010C8D" w:rsidRPr="00A36F31" w:rsidRDefault="00010C8D" w:rsidP="00A36F31">
      <w:pPr>
        <w:jc w:val="center"/>
        <w:rPr>
          <w:b/>
        </w:rPr>
      </w:pPr>
      <w:r w:rsidRPr="00A36F31">
        <w:rPr>
          <w:b/>
        </w:rPr>
        <w:t>Состав</w:t>
      </w:r>
      <w:r>
        <w:rPr>
          <w:b/>
        </w:rPr>
        <w:t xml:space="preserve"> педагогических</w:t>
      </w:r>
      <w:r w:rsidRPr="00A36F31">
        <w:rPr>
          <w:b/>
        </w:rPr>
        <w:t xml:space="preserve"> работников клуба «</w:t>
      </w:r>
      <w:r>
        <w:rPr>
          <w:b/>
        </w:rPr>
        <w:t>Высота 18</w:t>
      </w:r>
      <w:r w:rsidRPr="00A36F31">
        <w:rPr>
          <w:b/>
        </w:rPr>
        <w:t>» на 01.01.202</w:t>
      </w:r>
      <w:r>
        <w:rPr>
          <w:b/>
        </w:rPr>
        <w:t>1</w:t>
      </w:r>
      <w:r w:rsidRPr="00A36F31">
        <w:rPr>
          <w:b/>
        </w:rPr>
        <w:t xml:space="preserve"> г.</w:t>
      </w:r>
    </w:p>
    <w:p w:rsidR="00010C8D" w:rsidRPr="00263BFC" w:rsidRDefault="00010C8D" w:rsidP="00462025">
      <w:pPr>
        <w:jc w:val="center"/>
        <w:rPr>
          <w:b/>
          <w:sz w:val="20"/>
          <w:szCs w:val="20"/>
        </w:rPr>
      </w:pPr>
    </w:p>
    <w:tbl>
      <w:tblPr>
        <w:tblW w:w="16258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16"/>
        <w:gridCol w:w="1559"/>
        <w:gridCol w:w="1573"/>
        <w:gridCol w:w="2340"/>
        <w:gridCol w:w="1982"/>
        <w:gridCol w:w="1334"/>
        <w:gridCol w:w="1560"/>
        <w:gridCol w:w="1608"/>
        <w:gridCol w:w="2219"/>
        <w:gridCol w:w="1559"/>
      </w:tblGrid>
      <w:tr w:rsidR="00010C8D" w:rsidRPr="00840450" w:rsidTr="002A669F">
        <w:trPr>
          <w:trHeight w:val="972"/>
        </w:trPr>
        <w:tc>
          <w:tcPr>
            <w:tcW w:w="508" w:type="dxa"/>
            <w:vMerge w:val="restart"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75" w:type="dxa"/>
            <w:gridSpan w:val="2"/>
            <w:vMerge w:val="restart"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 xml:space="preserve">Фамилия </w:t>
            </w:r>
          </w:p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Имя Отчество</w:t>
            </w:r>
          </w:p>
        </w:tc>
        <w:tc>
          <w:tcPr>
            <w:tcW w:w="1573" w:type="dxa"/>
            <w:vMerge w:val="restart"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340" w:type="dxa"/>
            <w:vMerge w:val="restart"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Сведения об образовании (уровень образования, учебное заведение, год окончания)</w:t>
            </w:r>
          </w:p>
        </w:tc>
        <w:tc>
          <w:tcPr>
            <w:tcW w:w="1982" w:type="dxa"/>
            <w:vMerge w:val="restart"/>
          </w:tcPr>
          <w:p w:rsidR="00010C8D" w:rsidRDefault="00010C8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Специальность</w:t>
            </w:r>
            <w:r>
              <w:rPr>
                <w:b/>
                <w:sz w:val="20"/>
                <w:szCs w:val="20"/>
              </w:rPr>
              <w:t>/</w:t>
            </w:r>
          </w:p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квалификация</w:t>
            </w:r>
            <w:r w:rsidRPr="00840450">
              <w:rPr>
                <w:b/>
                <w:sz w:val="20"/>
                <w:szCs w:val="20"/>
              </w:rPr>
              <w:t xml:space="preserve"> по диплому</w:t>
            </w:r>
          </w:p>
        </w:tc>
        <w:tc>
          <w:tcPr>
            <w:tcW w:w="4502" w:type="dxa"/>
            <w:gridSpan w:val="3"/>
          </w:tcPr>
          <w:p w:rsidR="00010C8D" w:rsidRPr="00840450" w:rsidRDefault="00010C8D" w:rsidP="001D066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840450">
              <w:rPr>
                <w:b/>
                <w:sz w:val="20"/>
                <w:szCs w:val="20"/>
              </w:rPr>
              <w:t xml:space="preserve">таж работы в </w:t>
            </w:r>
            <w:r>
              <w:rPr>
                <w:b/>
                <w:sz w:val="20"/>
                <w:szCs w:val="20"/>
              </w:rPr>
              <w:t>учреждении/</w:t>
            </w:r>
            <w:r w:rsidRPr="00840450">
              <w:rPr>
                <w:b/>
                <w:sz w:val="20"/>
                <w:szCs w:val="20"/>
              </w:rPr>
              <w:t>отрасли ГМП</w:t>
            </w:r>
          </w:p>
        </w:tc>
        <w:tc>
          <w:tcPr>
            <w:tcW w:w="2219" w:type="dxa"/>
            <w:vMerge w:val="restart"/>
          </w:tcPr>
          <w:p w:rsidR="00010C8D" w:rsidRPr="00831A23" w:rsidRDefault="00010C8D" w:rsidP="001E3E09">
            <w:pPr>
              <w:rPr>
                <w:b/>
                <w:sz w:val="20"/>
                <w:szCs w:val="20"/>
              </w:rPr>
            </w:pPr>
            <w:r w:rsidRPr="00831A23">
              <w:rPr>
                <w:b/>
                <w:sz w:val="20"/>
                <w:szCs w:val="20"/>
              </w:rPr>
              <w:t>Прохождение курсов квалификации (дата прохождения, программа) 2016-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831A23">
                <w:rPr>
                  <w:b/>
                  <w:sz w:val="20"/>
                  <w:szCs w:val="20"/>
                </w:rPr>
                <w:t>2020 г</w:t>
              </w:r>
            </w:smartTag>
            <w:r w:rsidRPr="00831A2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</w:tcPr>
          <w:p w:rsidR="00010C8D" w:rsidRDefault="00010C8D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аттестации (дата прохождения, категория/соответствие занимаемой должности)</w:t>
            </w:r>
          </w:p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2016-2020г.</w:t>
            </w:r>
          </w:p>
        </w:tc>
      </w:tr>
      <w:tr w:rsidR="00010C8D" w:rsidRPr="00840450" w:rsidTr="002A669F">
        <w:trPr>
          <w:trHeight w:val="1085"/>
        </w:trPr>
        <w:tc>
          <w:tcPr>
            <w:tcW w:w="508" w:type="dxa"/>
            <w:vMerge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vMerge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73" w:type="dxa"/>
            <w:vMerge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010C8D" w:rsidRDefault="00010C8D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 5 лет</w:t>
            </w:r>
          </w:p>
        </w:tc>
        <w:tc>
          <w:tcPr>
            <w:tcW w:w="1560" w:type="dxa"/>
          </w:tcPr>
          <w:p w:rsidR="00010C8D" w:rsidRDefault="00010C8D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5 до 10 лет</w:t>
            </w:r>
          </w:p>
        </w:tc>
        <w:tc>
          <w:tcPr>
            <w:tcW w:w="1608" w:type="dxa"/>
          </w:tcPr>
          <w:p w:rsidR="00010C8D" w:rsidRDefault="00010C8D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свыше 10 лет</w:t>
            </w:r>
          </w:p>
        </w:tc>
        <w:tc>
          <w:tcPr>
            <w:tcW w:w="2219" w:type="dxa"/>
            <w:vMerge/>
          </w:tcPr>
          <w:p w:rsidR="00010C8D" w:rsidRPr="006C66EA" w:rsidRDefault="00010C8D" w:rsidP="001E3E0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10C8D" w:rsidRPr="00840450" w:rsidRDefault="00010C8D" w:rsidP="001E3E09">
            <w:pPr>
              <w:rPr>
                <w:b/>
                <w:sz w:val="20"/>
                <w:szCs w:val="20"/>
              </w:rPr>
            </w:pPr>
          </w:p>
        </w:tc>
      </w:tr>
      <w:tr w:rsidR="00010C8D" w:rsidRPr="00F87295" w:rsidTr="002A669F">
        <w:tc>
          <w:tcPr>
            <w:tcW w:w="524" w:type="dxa"/>
            <w:gridSpan w:val="2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10C8D" w:rsidRDefault="00010C8D" w:rsidP="0065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Сафин Данил Ренатович</w:t>
            </w:r>
          </w:p>
        </w:tc>
        <w:tc>
          <w:tcPr>
            <w:tcW w:w="1573" w:type="dxa"/>
          </w:tcPr>
          <w:p w:rsidR="00010C8D" w:rsidRPr="00FD174D" w:rsidRDefault="00010C8D" w:rsidP="00655F7E">
            <w:pPr>
              <w:rPr>
                <w:sz w:val="20"/>
                <w:szCs w:val="20"/>
              </w:rPr>
            </w:pPr>
            <w:r w:rsidRPr="007554CF">
              <w:rPr>
                <w:sz w:val="20"/>
                <w:szCs w:val="20"/>
              </w:rPr>
              <w:t>Инструктор по физической культуре</w:t>
            </w:r>
          </w:p>
        </w:tc>
        <w:tc>
          <w:tcPr>
            <w:tcW w:w="2340" w:type="dxa"/>
          </w:tcPr>
          <w:p w:rsidR="00010C8D" w:rsidRDefault="00010C8D" w:rsidP="00655F7E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Магистр.</w:t>
            </w:r>
          </w:p>
          <w:p w:rsidR="00010C8D" w:rsidRPr="00FD174D" w:rsidRDefault="00010C8D" w:rsidP="00655F7E">
            <w:pPr>
              <w:rPr>
                <w:sz w:val="20"/>
                <w:szCs w:val="20"/>
                <w:shd w:val="clear" w:color="auto" w:fill="FFFFFF"/>
              </w:rPr>
            </w:pPr>
            <w:r w:rsidRPr="007554CF">
              <w:rPr>
                <w:sz w:val="20"/>
                <w:szCs w:val="20"/>
                <w:shd w:val="clear" w:color="auto" w:fill="FFFFFF"/>
              </w:rPr>
              <w:t>ФГБОУ ВПО</w:t>
            </w:r>
            <w:r>
              <w:rPr>
                <w:sz w:val="20"/>
                <w:szCs w:val="20"/>
                <w:shd w:val="clear" w:color="auto" w:fill="FFFFFF"/>
              </w:rPr>
              <w:t xml:space="preserve"> Чайковский государственный институт физической культуры, 2017</w:t>
            </w:r>
          </w:p>
        </w:tc>
        <w:tc>
          <w:tcPr>
            <w:tcW w:w="1982" w:type="dxa"/>
          </w:tcPr>
          <w:p w:rsidR="00010C8D" w:rsidRPr="00FD174D" w:rsidRDefault="00010C8D" w:rsidP="0065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культура.</w:t>
            </w:r>
          </w:p>
        </w:tc>
        <w:tc>
          <w:tcPr>
            <w:tcW w:w="1334" w:type="dxa"/>
          </w:tcPr>
          <w:p w:rsidR="00010C8D" w:rsidRPr="00FD174D" w:rsidRDefault="00010C8D" w:rsidP="0065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год 11 мес.</w:t>
            </w:r>
          </w:p>
        </w:tc>
        <w:tc>
          <w:tcPr>
            <w:tcW w:w="1560" w:type="dxa"/>
          </w:tcPr>
          <w:p w:rsidR="00010C8D" w:rsidRPr="00FD174D" w:rsidRDefault="00010C8D" w:rsidP="0065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010C8D" w:rsidRPr="00FD174D" w:rsidRDefault="00010C8D" w:rsidP="0065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19" w:type="dxa"/>
          </w:tcPr>
          <w:p w:rsidR="00010C8D" w:rsidRDefault="00010C8D" w:rsidP="0065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10.09.2020-18.09.2020г.</w:t>
            </w:r>
          </w:p>
          <w:p w:rsidR="00010C8D" w:rsidRPr="00831A23" w:rsidRDefault="00010C8D" w:rsidP="0065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«Профилактика наркомании и социально опасных зависимостей у подростков и молодежи», 72 ч.</w:t>
            </w:r>
          </w:p>
        </w:tc>
        <w:tc>
          <w:tcPr>
            <w:tcW w:w="1559" w:type="dxa"/>
          </w:tcPr>
          <w:p w:rsidR="00010C8D" w:rsidRPr="00CB076B" w:rsidRDefault="00010C8D" w:rsidP="00655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0C8D" w:rsidRPr="00F87295" w:rsidTr="002A669F">
        <w:tc>
          <w:tcPr>
            <w:tcW w:w="524" w:type="dxa"/>
            <w:gridSpan w:val="2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Разживин </w:t>
            </w: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Эдуард </w:t>
            </w: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Анатольевич</w:t>
            </w: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</w:tcPr>
          <w:p w:rsidR="00010C8D" w:rsidRPr="00EC6F63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Инструктор по физической культуре</w:t>
            </w:r>
          </w:p>
        </w:tc>
        <w:tc>
          <w:tcPr>
            <w:tcW w:w="2340" w:type="dxa"/>
          </w:tcPr>
          <w:p w:rsidR="00010C8D" w:rsidRPr="00EC6F63" w:rsidRDefault="00010C8D" w:rsidP="003073CF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Высшее профессиональное.</w:t>
            </w:r>
          </w:p>
          <w:p w:rsidR="00010C8D" w:rsidRPr="00EC6F63" w:rsidRDefault="00010C8D" w:rsidP="003073CF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 xml:space="preserve">"Удмуртский государственный университет",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C6F63">
                <w:rPr>
                  <w:sz w:val="20"/>
                  <w:szCs w:val="20"/>
                </w:rPr>
                <w:t>1995 г</w:t>
              </w:r>
            </w:smartTag>
            <w:r w:rsidRPr="00EC6F63">
              <w:rPr>
                <w:sz w:val="20"/>
                <w:szCs w:val="20"/>
              </w:rPr>
              <w:t>.</w:t>
            </w:r>
          </w:p>
          <w:p w:rsidR="00010C8D" w:rsidRPr="00EC6F63" w:rsidRDefault="00010C8D" w:rsidP="003073CF">
            <w:pPr>
              <w:rPr>
                <w:sz w:val="20"/>
                <w:szCs w:val="20"/>
              </w:rPr>
            </w:pPr>
          </w:p>
          <w:p w:rsidR="00010C8D" w:rsidRDefault="00010C8D" w:rsidP="003073CF">
            <w:pPr>
              <w:rPr>
                <w:sz w:val="20"/>
                <w:szCs w:val="20"/>
              </w:rPr>
            </w:pPr>
          </w:p>
          <w:p w:rsidR="00010C8D" w:rsidRPr="00EC6F63" w:rsidRDefault="00010C8D" w:rsidP="003073CF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 xml:space="preserve">ГОУ ВПО "Уральская академия государственной службы",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EC6F63">
                <w:rPr>
                  <w:sz w:val="20"/>
                  <w:szCs w:val="20"/>
                </w:rPr>
                <w:t>2005 г</w:t>
              </w:r>
            </w:smartTag>
            <w:r w:rsidRPr="00EC6F63">
              <w:rPr>
                <w:sz w:val="20"/>
                <w:szCs w:val="20"/>
              </w:rPr>
              <w:t>.</w:t>
            </w:r>
          </w:p>
        </w:tc>
        <w:tc>
          <w:tcPr>
            <w:tcW w:w="1982" w:type="dxa"/>
          </w:tcPr>
          <w:p w:rsidR="00010C8D" w:rsidRPr="00EC6F63" w:rsidRDefault="00010C8D" w:rsidP="003073CF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Физическая культура.</w:t>
            </w:r>
            <w:r>
              <w:rPr>
                <w:sz w:val="20"/>
                <w:szCs w:val="20"/>
              </w:rPr>
              <w:t xml:space="preserve"> Учитель физической культуры, тренер ДЮСШ по легкой атлетике.</w:t>
            </w:r>
          </w:p>
          <w:p w:rsidR="00010C8D" w:rsidRDefault="00010C8D" w:rsidP="003073CF">
            <w:pPr>
              <w:rPr>
                <w:sz w:val="20"/>
                <w:szCs w:val="20"/>
              </w:rPr>
            </w:pPr>
          </w:p>
          <w:p w:rsidR="00010C8D" w:rsidRPr="00EC6F63" w:rsidRDefault="00010C8D" w:rsidP="003073CF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Государственное и муниципальное управление.</w:t>
            </w:r>
          </w:p>
          <w:p w:rsidR="00010C8D" w:rsidRPr="00EC6F63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</w:tcPr>
          <w:p w:rsidR="00010C8D" w:rsidRPr="00EC6F63" w:rsidRDefault="00010C8D" w:rsidP="003073CF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010C8D" w:rsidRPr="00EC6F63" w:rsidRDefault="00010C8D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-</w:t>
            </w:r>
          </w:p>
          <w:p w:rsidR="00010C8D" w:rsidRPr="00EC6F63" w:rsidRDefault="00010C8D">
            <w:pPr>
              <w:rPr>
                <w:sz w:val="20"/>
                <w:szCs w:val="20"/>
              </w:rPr>
            </w:pPr>
          </w:p>
          <w:p w:rsidR="00010C8D" w:rsidRPr="00EC6F63" w:rsidRDefault="00010C8D">
            <w:pPr>
              <w:rPr>
                <w:sz w:val="20"/>
                <w:szCs w:val="20"/>
              </w:rPr>
            </w:pPr>
          </w:p>
          <w:p w:rsidR="00010C8D" w:rsidRPr="00EC6F63" w:rsidRDefault="00010C8D" w:rsidP="00660B37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010C8D" w:rsidRPr="00EC6F63" w:rsidRDefault="00010C8D" w:rsidP="000941D7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EC6F63">
              <w:rPr>
                <w:sz w:val="20"/>
                <w:szCs w:val="20"/>
              </w:rPr>
              <w:t xml:space="preserve"> лет 4 мес.</w:t>
            </w:r>
          </w:p>
        </w:tc>
        <w:tc>
          <w:tcPr>
            <w:tcW w:w="2219" w:type="dxa"/>
          </w:tcPr>
          <w:p w:rsidR="00010C8D" w:rsidRPr="00831A23" w:rsidRDefault="00010C8D" w:rsidP="003073CF">
            <w:pPr>
              <w:rPr>
                <w:sz w:val="20"/>
                <w:szCs w:val="20"/>
              </w:rPr>
            </w:pPr>
            <w:r w:rsidRPr="00831A23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10C8D" w:rsidRDefault="00010C8D" w:rsidP="003073CF">
            <w:pPr>
              <w:rPr>
                <w:sz w:val="20"/>
                <w:szCs w:val="20"/>
              </w:rPr>
            </w:pPr>
            <w:r w:rsidRPr="00EC6F6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  <w:r w:rsidRPr="00EC6F63">
              <w:rPr>
                <w:sz w:val="20"/>
                <w:szCs w:val="20"/>
              </w:rPr>
              <w:t>.03.201</w:t>
            </w:r>
            <w:r>
              <w:rPr>
                <w:sz w:val="20"/>
                <w:szCs w:val="20"/>
              </w:rPr>
              <w:t>8</w:t>
            </w:r>
            <w:r w:rsidRPr="00EC6F63">
              <w:rPr>
                <w:sz w:val="20"/>
                <w:szCs w:val="20"/>
              </w:rPr>
              <w:t xml:space="preserve"> г. Высшая квалификационная категория</w:t>
            </w:r>
            <w:r>
              <w:rPr>
                <w:sz w:val="20"/>
                <w:szCs w:val="20"/>
              </w:rPr>
              <w:t>/</w:t>
            </w:r>
            <w:r w:rsidRPr="00EC6F63">
              <w:rPr>
                <w:sz w:val="20"/>
                <w:szCs w:val="20"/>
              </w:rPr>
              <w:t xml:space="preserve"> </w:t>
            </w:r>
          </w:p>
          <w:p w:rsidR="00010C8D" w:rsidRPr="00EC6F63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тренер-преподаватель.</w:t>
            </w:r>
          </w:p>
        </w:tc>
      </w:tr>
      <w:tr w:rsidR="00010C8D" w:rsidRPr="00F87295" w:rsidTr="002A669F">
        <w:tc>
          <w:tcPr>
            <w:tcW w:w="524" w:type="dxa"/>
            <w:gridSpan w:val="2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Разживина </w:t>
            </w:r>
          </w:p>
          <w:p w:rsidR="00010C8D" w:rsidRPr="00334F34" w:rsidRDefault="00010C8D" w:rsidP="00805E8E">
            <w:pPr>
              <w:tabs>
                <w:tab w:val="left" w:pos="1035"/>
              </w:tabs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Ольга </w:t>
            </w:r>
            <w:r w:rsidRPr="00334F34">
              <w:rPr>
                <w:sz w:val="20"/>
                <w:szCs w:val="20"/>
              </w:rPr>
              <w:tab/>
            </w: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573" w:type="dxa"/>
          </w:tcPr>
          <w:p w:rsidR="00010C8D" w:rsidRPr="00805E8E" w:rsidRDefault="00010C8D" w:rsidP="003073CF">
            <w:pPr>
              <w:rPr>
                <w:sz w:val="20"/>
                <w:szCs w:val="20"/>
              </w:rPr>
            </w:pPr>
            <w:r w:rsidRPr="00CB076B">
              <w:rPr>
                <w:sz w:val="20"/>
                <w:szCs w:val="20"/>
              </w:rPr>
              <w:t>Инструктор по физической культуре</w:t>
            </w:r>
          </w:p>
        </w:tc>
        <w:tc>
          <w:tcPr>
            <w:tcW w:w="2340" w:type="dxa"/>
          </w:tcPr>
          <w:p w:rsidR="00010C8D" w:rsidRPr="00805E8E" w:rsidRDefault="00010C8D" w:rsidP="003073CF">
            <w:pPr>
              <w:rPr>
                <w:sz w:val="20"/>
                <w:szCs w:val="20"/>
              </w:rPr>
            </w:pPr>
            <w:r w:rsidRPr="00805E8E">
              <w:rPr>
                <w:sz w:val="20"/>
                <w:szCs w:val="20"/>
              </w:rPr>
              <w:t xml:space="preserve">Высшее профессиональное. </w:t>
            </w:r>
          </w:p>
          <w:p w:rsidR="00010C8D" w:rsidRPr="00805E8E" w:rsidRDefault="00010C8D" w:rsidP="003073CF">
            <w:pPr>
              <w:rPr>
                <w:sz w:val="20"/>
                <w:szCs w:val="20"/>
              </w:rPr>
            </w:pPr>
            <w:r w:rsidRPr="00805E8E">
              <w:rPr>
                <w:sz w:val="20"/>
                <w:szCs w:val="20"/>
              </w:rPr>
              <w:t xml:space="preserve">Удмуртский государственный университет,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805E8E">
                <w:rPr>
                  <w:sz w:val="20"/>
                  <w:szCs w:val="20"/>
                </w:rPr>
                <w:t>1993 г</w:t>
              </w:r>
            </w:smartTag>
            <w:r w:rsidRPr="00805E8E">
              <w:rPr>
                <w:sz w:val="20"/>
                <w:szCs w:val="20"/>
              </w:rPr>
              <w:t>.</w:t>
            </w:r>
          </w:p>
          <w:p w:rsidR="00010C8D" w:rsidRPr="00805E8E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010C8D" w:rsidRPr="00805E8E" w:rsidRDefault="00010C8D" w:rsidP="003822DA">
            <w:pPr>
              <w:rPr>
                <w:sz w:val="20"/>
                <w:szCs w:val="20"/>
              </w:rPr>
            </w:pPr>
            <w:r w:rsidRPr="00805E8E">
              <w:rPr>
                <w:sz w:val="20"/>
                <w:szCs w:val="20"/>
              </w:rPr>
              <w:t>Физическая культура.</w:t>
            </w:r>
            <w:r>
              <w:rPr>
                <w:sz w:val="20"/>
                <w:szCs w:val="20"/>
              </w:rPr>
              <w:t xml:space="preserve"> Учитель физической культуры, тренер ДЮСШ по легкой атлетике.</w:t>
            </w:r>
          </w:p>
        </w:tc>
        <w:tc>
          <w:tcPr>
            <w:tcW w:w="1334" w:type="dxa"/>
          </w:tcPr>
          <w:p w:rsidR="00010C8D" w:rsidRPr="00805E8E" w:rsidRDefault="00010C8D" w:rsidP="003073CF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05E8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а</w:t>
            </w:r>
            <w:r w:rsidRPr="00805E8E">
              <w:rPr>
                <w:sz w:val="20"/>
                <w:szCs w:val="20"/>
              </w:rPr>
              <w:t xml:space="preserve"> 3 мес.</w:t>
            </w:r>
          </w:p>
        </w:tc>
        <w:tc>
          <w:tcPr>
            <w:tcW w:w="1560" w:type="dxa"/>
          </w:tcPr>
          <w:p w:rsidR="00010C8D" w:rsidRPr="00805E8E" w:rsidRDefault="00010C8D">
            <w:pPr>
              <w:rPr>
                <w:sz w:val="20"/>
                <w:szCs w:val="20"/>
              </w:rPr>
            </w:pPr>
            <w:r w:rsidRPr="00805E8E">
              <w:rPr>
                <w:sz w:val="20"/>
                <w:szCs w:val="20"/>
              </w:rPr>
              <w:t>-</w:t>
            </w:r>
          </w:p>
          <w:p w:rsidR="00010C8D" w:rsidRPr="00805E8E" w:rsidRDefault="00010C8D">
            <w:pPr>
              <w:rPr>
                <w:sz w:val="20"/>
                <w:szCs w:val="20"/>
              </w:rPr>
            </w:pPr>
          </w:p>
          <w:p w:rsidR="00010C8D" w:rsidRPr="00805E8E" w:rsidRDefault="00010C8D">
            <w:pPr>
              <w:rPr>
                <w:sz w:val="20"/>
                <w:szCs w:val="20"/>
              </w:rPr>
            </w:pPr>
          </w:p>
          <w:p w:rsidR="00010C8D" w:rsidRPr="00805E8E" w:rsidRDefault="00010C8D" w:rsidP="00660B37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010C8D" w:rsidRPr="00805E8E" w:rsidRDefault="00010C8D">
            <w:pPr>
              <w:rPr>
                <w:sz w:val="20"/>
                <w:szCs w:val="20"/>
              </w:rPr>
            </w:pPr>
            <w:r w:rsidRPr="00805E8E">
              <w:rPr>
                <w:sz w:val="20"/>
                <w:szCs w:val="20"/>
              </w:rPr>
              <w:t>-</w:t>
            </w:r>
          </w:p>
          <w:p w:rsidR="00010C8D" w:rsidRPr="00805E8E" w:rsidRDefault="00010C8D">
            <w:pPr>
              <w:rPr>
                <w:sz w:val="20"/>
                <w:szCs w:val="20"/>
              </w:rPr>
            </w:pPr>
          </w:p>
          <w:p w:rsidR="00010C8D" w:rsidRPr="00805E8E" w:rsidRDefault="00010C8D">
            <w:pPr>
              <w:rPr>
                <w:sz w:val="20"/>
                <w:szCs w:val="20"/>
              </w:rPr>
            </w:pPr>
          </w:p>
          <w:p w:rsidR="00010C8D" w:rsidRPr="00805E8E" w:rsidRDefault="00010C8D" w:rsidP="00660B37">
            <w:pPr>
              <w:rPr>
                <w:sz w:val="20"/>
                <w:szCs w:val="20"/>
              </w:rPr>
            </w:pPr>
          </w:p>
        </w:tc>
        <w:tc>
          <w:tcPr>
            <w:tcW w:w="2219" w:type="dxa"/>
          </w:tcPr>
          <w:p w:rsidR="00010C8D" w:rsidRPr="00831A23" w:rsidRDefault="00010C8D" w:rsidP="004E42AD">
            <w:pPr>
              <w:rPr>
                <w:i/>
                <w:sz w:val="20"/>
                <w:szCs w:val="20"/>
              </w:rPr>
            </w:pPr>
            <w:r w:rsidRPr="00831A23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10C8D" w:rsidRPr="00805E8E" w:rsidRDefault="00010C8D" w:rsidP="00EF61A8">
            <w:pPr>
              <w:rPr>
                <w:i/>
                <w:sz w:val="20"/>
                <w:szCs w:val="20"/>
              </w:rPr>
            </w:pPr>
            <w:r w:rsidRPr="00805E8E">
              <w:rPr>
                <w:i/>
                <w:sz w:val="20"/>
                <w:szCs w:val="20"/>
              </w:rPr>
              <w:t>-</w:t>
            </w:r>
          </w:p>
        </w:tc>
      </w:tr>
      <w:tr w:rsidR="00010C8D" w:rsidRPr="00F87295" w:rsidTr="002A669F">
        <w:tc>
          <w:tcPr>
            <w:tcW w:w="524" w:type="dxa"/>
            <w:gridSpan w:val="2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Огородникова</w:t>
            </w: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Светлана</w:t>
            </w: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Андреевна</w:t>
            </w:r>
          </w:p>
        </w:tc>
        <w:tc>
          <w:tcPr>
            <w:tcW w:w="1573" w:type="dxa"/>
          </w:tcPr>
          <w:p w:rsidR="00010C8D" w:rsidRPr="00805E8E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Педагог-организатор</w:t>
            </w:r>
          </w:p>
        </w:tc>
        <w:tc>
          <w:tcPr>
            <w:tcW w:w="2340" w:type="dxa"/>
          </w:tcPr>
          <w:p w:rsidR="00010C8D" w:rsidRDefault="00010C8D" w:rsidP="003073CF">
            <w:pPr>
              <w:rPr>
                <w:sz w:val="20"/>
                <w:szCs w:val="20"/>
              </w:rPr>
            </w:pPr>
            <w:r w:rsidRPr="00805E8E">
              <w:rPr>
                <w:sz w:val="20"/>
                <w:szCs w:val="20"/>
              </w:rPr>
              <w:t>Самарский государственный университет путей сообщения, 2016</w:t>
            </w:r>
          </w:p>
          <w:p w:rsidR="00010C8D" w:rsidRDefault="00010C8D" w:rsidP="003073CF">
            <w:pPr>
              <w:rPr>
                <w:sz w:val="20"/>
                <w:szCs w:val="20"/>
              </w:rPr>
            </w:pPr>
          </w:p>
          <w:p w:rsidR="00010C8D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переподготовка.</w:t>
            </w:r>
          </w:p>
          <w:p w:rsidR="00010C8D" w:rsidRPr="00805E8E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«Профессиональная академия»,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sz w:val="20"/>
                  <w:szCs w:val="20"/>
                </w:rPr>
                <w:t>2020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982" w:type="dxa"/>
          </w:tcPr>
          <w:p w:rsidR="00010C8D" w:rsidRPr="00805E8E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Компьютерные сети. Техник.</w:t>
            </w:r>
          </w:p>
          <w:p w:rsidR="00010C8D" w:rsidRDefault="00010C8D" w:rsidP="003073CF">
            <w:pPr>
              <w:rPr>
                <w:sz w:val="20"/>
                <w:szCs w:val="20"/>
              </w:rPr>
            </w:pPr>
          </w:p>
          <w:p w:rsidR="00010C8D" w:rsidRDefault="00010C8D" w:rsidP="003073CF">
            <w:pPr>
              <w:rPr>
                <w:sz w:val="20"/>
                <w:szCs w:val="20"/>
              </w:rPr>
            </w:pPr>
          </w:p>
          <w:p w:rsidR="00010C8D" w:rsidRDefault="00010C8D" w:rsidP="003073CF">
            <w:pPr>
              <w:rPr>
                <w:sz w:val="20"/>
                <w:szCs w:val="20"/>
              </w:rPr>
            </w:pPr>
          </w:p>
          <w:p w:rsidR="00010C8D" w:rsidRPr="00805E8E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Инструктор по физической культуре и спорту.</w:t>
            </w:r>
          </w:p>
        </w:tc>
        <w:tc>
          <w:tcPr>
            <w:tcW w:w="1334" w:type="dxa"/>
          </w:tcPr>
          <w:p w:rsidR="00010C8D" w:rsidRPr="00805E8E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05E8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а</w:t>
            </w:r>
            <w:r w:rsidRPr="00805E8E">
              <w:rPr>
                <w:sz w:val="20"/>
                <w:szCs w:val="20"/>
              </w:rPr>
              <w:t xml:space="preserve"> 4 мес.</w:t>
            </w:r>
          </w:p>
        </w:tc>
        <w:tc>
          <w:tcPr>
            <w:tcW w:w="1560" w:type="dxa"/>
          </w:tcPr>
          <w:p w:rsidR="00010C8D" w:rsidRPr="00805E8E" w:rsidRDefault="00010C8D">
            <w:pPr>
              <w:rPr>
                <w:sz w:val="20"/>
                <w:szCs w:val="20"/>
              </w:rPr>
            </w:pPr>
            <w:r w:rsidRPr="00805E8E">
              <w:rPr>
                <w:sz w:val="20"/>
                <w:szCs w:val="20"/>
              </w:rPr>
              <w:t>-</w:t>
            </w:r>
          </w:p>
          <w:p w:rsidR="00010C8D" w:rsidRPr="00805E8E" w:rsidRDefault="00010C8D">
            <w:pPr>
              <w:rPr>
                <w:sz w:val="20"/>
                <w:szCs w:val="20"/>
              </w:rPr>
            </w:pPr>
          </w:p>
          <w:p w:rsidR="00010C8D" w:rsidRPr="00805E8E" w:rsidRDefault="00010C8D">
            <w:pPr>
              <w:rPr>
                <w:sz w:val="20"/>
                <w:szCs w:val="20"/>
              </w:rPr>
            </w:pPr>
          </w:p>
          <w:p w:rsidR="00010C8D" w:rsidRPr="00805E8E" w:rsidRDefault="00010C8D" w:rsidP="00660B37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010C8D" w:rsidRPr="00805E8E" w:rsidRDefault="00010C8D">
            <w:pPr>
              <w:rPr>
                <w:sz w:val="20"/>
                <w:szCs w:val="20"/>
              </w:rPr>
            </w:pPr>
            <w:r w:rsidRPr="00805E8E">
              <w:rPr>
                <w:sz w:val="20"/>
                <w:szCs w:val="20"/>
              </w:rPr>
              <w:t>-</w:t>
            </w:r>
          </w:p>
          <w:p w:rsidR="00010C8D" w:rsidRPr="00805E8E" w:rsidRDefault="00010C8D">
            <w:pPr>
              <w:rPr>
                <w:sz w:val="20"/>
                <w:szCs w:val="20"/>
              </w:rPr>
            </w:pPr>
          </w:p>
          <w:p w:rsidR="00010C8D" w:rsidRPr="00805E8E" w:rsidRDefault="00010C8D">
            <w:pPr>
              <w:rPr>
                <w:sz w:val="20"/>
                <w:szCs w:val="20"/>
              </w:rPr>
            </w:pPr>
          </w:p>
          <w:p w:rsidR="00010C8D" w:rsidRPr="00805E8E" w:rsidRDefault="00010C8D" w:rsidP="00660B37">
            <w:pPr>
              <w:rPr>
                <w:sz w:val="20"/>
                <w:szCs w:val="20"/>
              </w:rPr>
            </w:pPr>
          </w:p>
        </w:tc>
        <w:tc>
          <w:tcPr>
            <w:tcW w:w="2219" w:type="dxa"/>
          </w:tcPr>
          <w:p w:rsidR="00010C8D" w:rsidRPr="00831A23" w:rsidRDefault="00010C8D" w:rsidP="004E42AD">
            <w:pPr>
              <w:rPr>
                <w:i/>
                <w:sz w:val="20"/>
                <w:szCs w:val="20"/>
              </w:rPr>
            </w:pPr>
            <w:r w:rsidRPr="00831A23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10C8D" w:rsidRPr="00805E8E" w:rsidRDefault="00010C8D" w:rsidP="00EF61A8">
            <w:pPr>
              <w:rPr>
                <w:i/>
                <w:sz w:val="20"/>
                <w:szCs w:val="20"/>
              </w:rPr>
            </w:pPr>
            <w:r w:rsidRPr="00805E8E">
              <w:rPr>
                <w:i/>
                <w:sz w:val="20"/>
                <w:szCs w:val="20"/>
              </w:rPr>
              <w:t>-</w:t>
            </w:r>
          </w:p>
        </w:tc>
      </w:tr>
      <w:tr w:rsidR="00010C8D" w:rsidRPr="00F87295" w:rsidTr="002A669F">
        <w:trPr>
          <w:trHeight w:val="1380"/>
        </w:trPr>
        <w:tc>
          <w:tcPr>
            <w:tcW w:w="524" w:type="dxa"/>
            <w:gridSpan w:val="2"/>
            <w:vMerge w:val="restart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 xml:space="preserve">Фассахова </w:t>
            </w: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Нурия</w:t>
            </w:r>
          </w:p>
          <w:p w:rsidR="00010C8D" w:rsidRPr="00334F34" w:rsidRDefault="00010C8D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Минераиловна</w:t>
            </w:r>
          </w:p>
        </w:tc>
        <w:tc>
          <w:tcPr>
            <w:tcW w:w="1573" w:type="dxa"/>
          </w:tcPr>
          <w:p w:rsidR="00010C8D" w:rsidRPr="00FD174D" w:rsidRDefault="00010C8D" w:rsidP="003073CF">
            <w:pPr>
              <w:rPr>
                <w:sz w:val="20"/>
                <w:szCs w:val="20"/>
              </w:rPr>
            </w:pPr>
            <w:r w:rsidRPr="00FD174D">
              <w:rPr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340" w:type="dxa"/>
            <w:vMerge w:val="restart"/>
          </w:tcPr>
          <w:p w:rsidR="00010C8D" w:rsidRPr="00FD174D" w:rsidRDefault="00010C8D" w:rsidP="003073CF">
            <w:pPr>
              <w:rPr>
                <w:sz w:val="20"/>
                <w:szCs w:val="20"/>
                <w:shd w:val="clear" w:color="auto" w:fill="FFFFFF"/>
              </w:rPr>
            </w:pPr>
            <w:r w:rsidRPr="00FD174D">
              <w:rPr>
                <w:sz w:val="20"/>
                <w:szCs w:val="20"/>
                <w:shd w:val="clear" w:color="auto" w:fill="FFFFFF"/>
              </w:rPr>
              <w:t>Высшее профессиональное.</w:t>
            </w:r>
          </w:p>
          <w:p w:rsidR="00010C8D" w:rsidRDefault="00010C8D" w:rsidP="003073CF">
            <w:pPr>
              <w:rPr>
                <w:sz w:val="20"/>
                <w:szCs w:val="20"/>
                <w:shd w:val="clear" w:color="auto" w:fill="FFFFFF"/>
              </w:rPr>
            </w:pPr>
            <w:r w:rsidRPr="00FD174D">
              <w:rPr>
                <w:sz w:val="20"/>
                <w:szCs w:val="20"/>
                <w:shd w:val="clear" w:color="auto" w:fill="FFFFFF"/>
              </w:rPr>
              <w:t>Хабаровский го</w:t>
            </w:r>
            <w:r>
              <w:rPr>
                <w:sz w:val="20"/>
                <w:szCs w:val="20"/>
                <w:shd w:val="clear" w:color="auto" w:fill="FFFFFF"/>
              </w:rPr>
              <w:t>сударственный институт культуры</w:t>
            </w:r>
            <w:r w:rsidRPr="00FD174D">
              <w:rPr>
                <w:sz w:val="20"/>
                <w:szCs w:val="20"/>
                <w:shd w:val="clear" w:color="auto" w:fill="FFFFFF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94 г"/>
              </w:smartTagPr>
              <w:r w:rsidRPr="00FD174D">
                <w:rPr>
                  <w:sz w:val="20"/>
                  <w:szCs w:val="20"/>
                  <w:shd w:val="clear" w:color="auto" w:fill="FFFFFF"/>
                </w:rPr>
                <w:t>1994 г</w:t>
              </w:r>
            </w:smartTag>
            <w:r w:rsidRPr="00FD174D">
              <w:rPr>
                <w:sz w:val="20"/>
                <w:szCs w:val="20"/>
                <w:shd w:val="clear" w:color="auto" w:fill="FFFFFF"/>
              </w:rPr>
              <w:t>.</w:t>
            </w:r>
          </w:p>
          <w:p w:rsidR="00010C8D" w:rsidRDefault="00010C8D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010C8D" w:rsidRDefault="00010C8D" w:rsidP="003073CF">
            <w:pPr>
              <w:rPr>
                <w:sz w:val="20"/>
                <w:szCs w:val="20"/>
                <w:shd w:val="clear" w:color="auto" w:fill="FFFFFF"/>
              </w:rPr>
            </w:pPr>
          </w:p>
          <w:p w:rsidR="00010C8D" w:rsidRDefault="00010C8D" w:rsidP="003073CF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Профессиональная переподготовка</w:t>
            </w:r>
          </w:p>
          <w:p w:rsidR="00010C8D" w:rsidRDefault="00010C8D" w:rsidP="003073CF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27.11.2019-20.02.2020г.</w:t>
            </w:r>
          </w:p>
          <w:p w:rsidR="00010C8D" w:rsidRDefault="00010C8D" w:rsidP="003073CF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АНО ДПО «ВГАППССС»</w:t>
            </w:r>
          </w:p>
          <w:p w:rsidR="00010C8D" w:rsidRPr="00FD174D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 w:val="restart"/>
          </w:tcPr>
          <w:p w:rsidR="00010C8D" w:rsidRPr="00FD174D" w:rsidRDefault="00010C8D" w:rsidP="003073CF">
            <w:pPr>
              <w:rPr>
                <w:sz w:val="20"/>
                <w:szCs w:val="20"/>
              </w:rPr>
            </w:pPr>
            <w:r w:rsidRPr="00FD174D">
              <w:rPr>
                <w:sz w:val="20"/>
                <w:szCs w:val="20"/>
              </w:rPr>
              <w:t>Народное художественное творчество.</w:t>
            </w:r>
            <w:r>
              <w:rPr>
                <w:sz w:val="20"/>
                <w:szCs w:val="20"/>
              </w:rPr>
              <w:t xml:space="preserve"> Руководитель оркестра ансамблированных инструментов.</w:t>
            </w:r>
          </w:p>
          <w:p w:rsidR="00010C8D" w:rsidRDefault="00010C8D" w:rsidP="003073CF">
            <w:pPr>
              <w:rPr>
                <w:sz w:val="20"/>
                <w:szCs w:val="20"/>
              </w:rPr>
            </w:pPr>
          </w:p>
          <w:p w:rsidR="00010C8D" w:rsidRPr="00FD174D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Педагогика дополнительного образования детей, 340ч.</w:t>
            </w:r>
          </w:p>
        </w:tc>
        <w:tc>
          <w:tcPr>
            <w:tcW w:w="1334" w:type="dxa"/>
            <w:vMerge w:val="restart"/>
          </w:tcPr>
          <w:p w:rsidR="00010C8D" w:rsidRPr="00FD174D" w:rsidRDefault="00010C8D" w:rsidP="003073CF">
            <w:pPr>
              <w:rPr>
                <w:sz w:val="20"/>
                <w:szCs w:val="20"/>
              </w:rPr>
            </w:pPr>
            <w:r w:rsidRPr="00FD174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</w:tcPr>
          <w:p w:rsidR="00010C8D" w:rsidRPr="00FD174D" w:rsidRDefault="00010C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FD174D">
              <w:rPr>
                <w:sz w:val="20"/>
                <w:szCs w:val="20"/>
              </w:rPr>
              <w:t xml:space="preserve"> лет 3 мес.</w:t>
            </w:r>
          </w:p>
          <w:p w:rsidR="00010C8D" w:rsidRPr="00FD174D" w:rsidRDefault="00010C8D">
            <w:pPr>
              <w:rPr>
                <w:sz w:val="20"/>
                <w:szCs w:val="20"/>
              </w:rPr>
            </w:pPr>
          </w:p>
          <w:p w:rsidR="00010C8D" w:rsidRPr="00FD174D" w:rsidRDefault="00010C8D">
            <w:pPr>
              <w:rPr>
                <w:sz w:val="20"/>
                <w:szCs w:val="20"/>
              </w:rPr>
            </w:pPr>
          </w:p>
          <w:p w:rsidR="00010C8D" w:rsidRPr="00FD174D" w:rsidRDefault="00010C8D" w:rsidP="00660B37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  <w:vMerge w:val="restart"/>
          </w:tcPr>
          <w:p w:rsidR="00010C8D" w:rsidRPr="00FD174D" w:rsidRDefault="00010C8D">
            <w:pPr>
              <w:rPr>
                <w:sz w:val="20"/>
                <w:szCs w:val="20"/>
              </w:rPr>
            </w:pPr>
            <w:r w:rsidRPr="00FD174D">
              <w:rPr>
                <w:sz w:val="20"/>
                <w:szCs w:val="20"/>
              </w:rPr>
              <w:t>-</w:t>
            </w:r>
          </w:p>
          <w:p w:rsidR="00010C8D" w:rsidRPr="00FD174D" w:rsidRDefault="00010C8D">
            <w:pPr>
              <w:rPr>
                <w:sz w:val="20"/>
                <w:szCs w:val="20"/>
              </w:rPr>
            </w:pPr>
          </w:p>
          <w:p w:rsidR="00010C8D" w:rsidRPr="00FD174D" w:rsidRDefault="00010C8D">
            <w:pPr>
              <w:rPr>
                <w:sz w:val="20"/>
                <w:szCs w:val="20"/>
              </w:rPr>
            </w:pPr>
          </w:p>
          <w:p w:rsidR="00010C8D" w:rsidRPr="00FD174D" w:rsidRDefault="00010C8D" w:rsidP="00660B37">
            <w:pPr>
              <w:rPr>
                <w:sz w:val="20"/>
                <w:szCs w:val="20"/>
              </w:rPr>
            </w:pPr>
          </w:p>
        </w:tc>
        <w:tc>
          <w:tcPr>
            <w:tcW w:w="2219" w:type="dxa"/>
            <w:vMerge w:val="restart"/>
          </w:tcPr>
          <w:p w:rsidR="00010C8D" w:rsidRPr="00831A23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10C8D" w:rsidRDefault="00010C8D" w:rsidP="003073CF">
            <w:pPr>
              <w:rPr>
                <w:sz w:val="20"/>
                <w:szCs w:val="20"/>
              </w:rPr>
            </w:pPr>
            <w:r w:rsidRPr="00CB076B">
              <w:rPr>
                <w:sz w:val="20"/>
                <w:szCs w:val="20"/>
              </w:rPr>
              <w:t>26.0</w:t>
            </w:r>
            <w:r>
              <w:rPr>
                <w:sz w:val="20"/>
                <w:szCs w:val="20"/>
              </w:rPr>
              <w:t>6.2019</w:t>
            </w:r>
          </w:p>
          <w:p w:rsidR="00010C8D" w:rsidRPr="00CB076B" w:rsidRDefault="00010C8D" w:rsidP="00CB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</w:t>
            </w:r>
            <w:r w:rsidRPr="00CB076B">
              <w:rPr>
                <w:sz w:val="20"/>
                <w:szCs w:val="20"/>
              </w:rPr>
              <w:t>ая квалификационная категория/</w:t>
            </w:r>
          </w:p>
          <w:p w:rsidR="00010C8D" w:rsidRPr="00FD174D" w:rsidRDefault="00010C8D" w:rsidP="00CB076B">
            <w:pPr>
              <w:rPr>
                <w:sz w:val="20"/>
                <w:szCs w:val="20"/>
              </w:rPr>
            </w:pPr>
            <w:r w:rsidRPr="00CB076B">
              <w:rPr>
                <w:sz w:val="20"/>
                <w:szCs w:val="20"/>
              </w:rPr>
              <w:t>педагог дополнительного образования</w:t>
            </w:r>
          </w:p>
        </w:tc>
      </w:tr>
      <w:tr w:rsidR="00010C8D" w:rsidRPr="00F87295" w:rsidTr="002A669F">
        <w:trPr>
          <w:trHeight w:val="1380"/>
        </w:trPr>
        <w:tc>
          <w:tcPr>
            <w:tcW w:w="524" w:type="dxa"/>
            <w:gridSpan w:val="2"/>
            <w:vMerge/>
          </w:tcPr>
          <w:p w:rsidR="00010C8D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10C8D" w:rsidRPr="00334F34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</w:tcPr>
          <w:p w:rsidR="00010C8D" w:rsidRPr="00FD174D" w:rsidRDefault="00010C8D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работе с молодежью</w:t>
            </w:r>
          </w:p>
        </w:tc>
        <w:tc>
          <w:tcPr>
            <w:tcW w:w="2340" w:type="dxa"/>
            <w:vMerge/>
          </w:tcPr>
          <w:p w:rsidR="00010C8D" w:rsidRPr="00FD174D" w:rsidRDefault="00010C8D" w:rsidP="003073CF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2" w:type="dxa"/>
            <w:vMerge/>
          </w:tcPr>
          <w:p w:rsidR="00010C8D" w:rsidRPr="00FD174D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vMerge/>
          </w:tcPr>
          <w:p w:rsidR="00010C8D" w:rsidRPr="00FD174D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10C8D" w:rsidRPr="00FD174D" w:rsidRDefault="00010C8D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  <w:vMerge/>
          </w:tcPr>
          <w:p w:rsidR="00010C8D" w:rsidRPr="00FD174D" w:rsidRDefault="00010C8D">
            <w:pPr>
              <w:rPr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010C8D" w:rsidRPr="00FD174D" w:rsidRDefault="00010C8D" w:rsidP="003073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10C8D" w:rsidRPr="00CB076B" w:rsidRDefault="00010C8D" w:rsidP="003073CF">
            <w:pPr>
              <w:rPr>
                <w:sz w:val="20"/>
                <w:szCs w:val="20"/>
              </w:rPr>
            </w:pPr>
          </w:p>
        </w:tc>
      </w:tr>
    </w:tbl>
    <w:p w:rsidR="00010C8D" w:rsidRPr="00F87295" w:rsidRDefault="00010C8D" w:rsidP="001377A5">
      <w:pPr>
        <w:rPr>
          <w:color w:val="FF0000"/>
          <w:sz w:val="20"/>
          <w:szCs w:val="20"/>
        </w:rPr>
      </w:pPr>
    </w:p>
    <w:sectPr w:rsidR="00010C8D" w:rsidRPr="00F87295" w:rsidSect="006C534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025"/>
    <w:rsid w:val="000012E7"/>
    <w:rsid w:val="00010C8D"/>
    <w:rsid w:val="000244A9"/>
    <w:rsid w:val="00040D0E"/>
    <w:rsid w:val="00061EFF"/>
    <w:rsid w:val="00065E87"/>
    <w:rsid w:val="000704C3"/>
    <w:rsid w:val="000941D7"/>
    <w:rsid w:val="000C6A25"/>
    <w:rsid w:val="000E135E"/>
    <w:rsid w:val="000E3050"/>
    <w:rsid w:val="000F78DF"/>
    <w:rsid w:val="001117E3"/>
    <w:rsid w:val="00116154"/>
    <w:rsid w:val="001210FD"/>
    <w:rsid w:val="0012784E"/>
    <w:rsid w:val="001377A5"/>
    <w:rsid w:val="00166AE5"/>
    <w:rsid w:val="00193CF7"/>
    <w:rsid w:val="001A0930"/>
    <w:rsid w:val="001A1542"/>
    <w:rsid w:val="001A7C9C"/>
    <w:rsid w:val="001B2721"/>
    <w:rsid w:val="001B4380"/>
    <w:rsid w:val="001C040E"/>
    <w:rsid w:val="001C2386"/>
    <w:rsid w:val="001C2F65"/>
    <w:rsid w:val="001D0663"/>
    <w:rsid w:val="001E3E09"/>
    <w:rsid w:val="0021042D"/>
    <w:rsid w:val="0021468F"/>
    <w:rsid w:val="00234089"/>
    <w:rsid w:val="00263BFC"/>
    <w:rsid w:val="00297E3B"/>
    <w:rsid w:val="002A669F"/>
    <w:rsid w:val="002D1E61"/>
    <w:rsid w:val="002E1116"/>
    <w:rsid w:val="003073CF"/>
    <w:rsid w:val="0031037E"/>
    <w:rsid w:val="00334F34"/>
    <w:rsid w:val="00363B53"/>
    <w:rsid w:val="003822DA"/>
    <w:rsid w:val="00387420"/>
    <w:rsid w:val="003A1673"/>
    <w:rsid w:val="003E4EC8"/>
    <w:rsid w:val="003E5271"/>
    <w:rsid w:val="003F1BD8"/>
    <w:rsid w:val="00405088"/>
    <w:rsid w:val="0040669F"/>
    <w:rsid w:val="0044195A"/>
    <w:rsid w:val="00453E66"/>
    <w:rsid w:val="00462025"/>
    <w:rsid w:val="00464A53"/>
    <w:rsid w:val="004A56AC"/>
    <w:rsid w:val="004D69BF"/>
    <w:rsid w:val="004E42AD"/>
    <w:rsid w:val="00510150"/>
    <w:rsid w:val="00511BE0"/>
    <w:rsid w:val="00522879"/>
    <w:rsid w:val="005369DB"/>
    <w:rsid w:val="00570B5C"/>
    <w:rsid w:val="0057557D"/>
    <w:rsid w:val="00576A8E"/>
    <w:rsid w:val="00595E15"/>
    <w:rsid w:val="005B5C02"/>
    <w:rsid w:val="005D614D"/>
    <w:rsid w:val="006013B3"/>
    <w:rsid w:val="006219E8"/>
    <w:rsid w:val="00623941"/>
    <w:rsid w:val="00624FC7"/>
    <w:rsid w:val="00626070"/>
    <w:rsid w:val="00655F7E"/>
    <w:rsid w:val="00660B37"/>
    <w:rsid w:val="00682A91"/>
    <w:rsid w:val="00687884"/>
    <w:rsid w:val="006907D3"/>
    <w:rsid w:val="0069279C"/>
    <w:rsid w:val="006C534E"/>
    <w:rsid w:val="006C66EA"/>
    <w:rsid w:val="00713E53"/>
    <w:rsid w:val="007338EA"/>
    <w:rsid w:val="00755336"/>
    <w:rsid w:val="007554CF"/>
    <w:rsid w:val="00756951"/>
    <w:rsid w:val="00775DDA"/>
    <w:rsid w:val="007766D8"/>
    <w:rsid w:val="0078245F"/>
    <w:rsid w:val="0079467A"/>
    <w:rsid w:val="007A46CC"/>
    <w:rsid w:val="007B15F2"/>
    <w:rsid w:val="007B2E20"/>
    <w:rsid w:val="007C09FD"/>
    <w:rsid w:val="007C2BE0"/>
    <w:rsid w:val="007C69C1"/>
    <w:rsid w:val="007D77D5"/>
    <w:rsid w:val="007E1EC1"/>
    <w:rsid w:val="007E4001"/>
    <w:rsid w:val="007E6D40"/>
    <w:rsid w:val="00805A22"/>
    <w:rsid w:val="00805E8E"/>
    <w:rsid w:val="00806CBE"/>
    <w:rsid w:val="0081228C"/>
    <w:rsid w:val="00831A23"/>
    <w:rsid w:val="00837A7D"/>
    <w:rsid w:val="00837C60"/>
    <w:rsid w:val="00840450"/>
    <w:rsid w:val="00845AEB"/>
    <w:rsid w:val="00851C4F"/>
    <w:rsid w:val="00853724"/>
    <w:rsid w:val="008B2FBD"/>
    <w:rsid w:val="00917DDE"/>
    <w:rsid w:val="0092161E"/>
    <w:rsid w:val="00950618"/>
    <w:rsid w:val="0097143C"/>
    <w:rsid w:val="00971D44"/>
    <w:rsid w:val="00987064"/>
    <w:rsid w:val="009A3C5B"/>
    <w:rsid w:val="009D0CB8"/>
    <w:rsid w:val="009D224A"/>
    <w:rsid w:val="009E4CB6"/>
    <w:rsid w:val="00A1202F"/>
    <w:rsid w:val="00A20610"/>
    <w:rsid w:val="00A36F31"/>
    <w:rsid w:val="00A40B84"/>
    <w:rsid w:val="00A51F25"/>
    <w:rsid w:val="00A6399A"/>
    <w:rsid w:val="00A63BA8"/>
    <w:rsid w:val="00A64F06"/>
    <w:rsid w:val="00A67C98"/>
    <w:rsid w:val="00AB246D"/>
    <w:rsid w:val="00AC3B4B"/>
    <w:rsid w:val="00B03910"/>
    <w:rsid w:val="00B13B44"/>
    <w:rsid w:val="00B170BB"/>
    <w:rsid w:val="00B46CC5"/>
    <w:rsid w:val="00B47B2E"/>
    <w:rsid w:val="00B67AD9"/>
    <w:rsid w:val="00B76535"/>
    <w:rsid w:val="00B951F5"/>
    <w:rsid w:val="00BA15C8"/>
    <w:rsid w:val="00BA1E34"/>
    <w:rsid w:val="00BD54B9"/>
    <w:rsid w:val="00BE5955"/>
    <w:rsid w:val="00C05445"/>
    <w:rsid w:val="00C10FD6"/>
    <w:rsid w:val="00C2099F"/>
    <w:rsid w:val="00C541D6"/>
    <w:rsid w:val="00C66841"/>
    <w:rsid w:val="00C8345A"/>
    <w:rsid w:val="00C8402A"/>
    <w:rsid w:val="00C8677F"/>
    <w:rsid w:val="00CB076B"/>
    <w:rsid w:val="00CB19B5"/>
    <w:rsid w:val="00CB77DF"/>
    <w:rsid w:val="00CC16FF"/>
    <w:rsid w:val="00D044DE"/>
    <w:rsid w:val="00D05ED3"/>
    <w:rsid w:val="00D20E92"/>
    <w:rsid w:val="00D258D0"/>
    <w:rsid w:val="00D271C8"/>
    <w:rsid w:val="00D52BCD"/>
    <w:rsid w:val="00D608EC"/>
    <w:rsid w:val="00D81315"/>
    <w:rsid w:val="00D81A3C"/>
    <w:rsid w:val="00D9215C"/>
    <w:rsid w:val="00D945E0"/>
    <w:rsid w:val="00DB41F4"/>
    <w:rsid w:val="00DE6146"/>
    <w:rsid w:val="00E05271"/>
    <w:rsid w:val="00E231C6"/>
    <w:rsid w:val="00E317B9"/>
    <w:rsid w:val="00E43F52"/>
    <w:rsid w:val="00E50616"/>
    <w:rsid w:val="00E51693"/>
    <w:rsid w:val="00E5306B"/>
    <w:rsid w:val="00E67BE9"/>
    <w:rsid w:val="00E70002"/>
    <w:rsid w:val="00E72011"/>
    <w:rsid w:val="00E7609C"/>
    <w:rsid w:val="00E8660E"/>
    <w:rsid w:val="00E96DA7"/>
    <w:rsid w:val="00EA10A5"/>
    <w:rsid w:val="00EC2E74"/>
    <w:rsid w:val="00EC6F63"/>
    <w:rsid w:val="00ED0F8B"/>
    <w:rsid w:val="00ED2B34"/>
    <w:rsid w:val="00ED63D4"/>
    <w:rsid w:val="00EF049E"/>
    <w:rsid w:val="00EF61A8"/>
    <w:rsid w:val="00F004F7"/>
    <w:rsid w:val="00F03F5B"/>
    <w:rsid w:val="00F2145B"/>
    <w:rsid w:val="00F218EB"/>
    <w:rsid w:val="00F276A7"/>
    <w:rsid w:val="00F369B9"/>
    <w:rsid w:val="00F56855"/>
    <w:rsid w:val="00F73F26"/>
    <w:rsid w:val="00F87295"/>
    <w:rsid w:val="00FA0304"/>
    <w:rsid w:val="00FD12AC"/>
    <w:rsid w:val="00FD174D"/>
    <w:rsid w:val="00FE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25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62025"/>
    <w:pPr>
      <w:spacing w:before="100" w:beforeAutospacing="1" w:after="100" w:afterAutospacing="1"/>
    </w:pPr>
    <w:rPr>
      <w:lang w:eastAsia="ru-RU"/>
    </w:rPr>
  </w:style>
  <w:style w:type="table" w:styleId="TableGrid">
    <w:name w:val="Table Grid"/>
    <w:basedOn w:val="TableNormal"/>
    <w:uiPriority w:val="99"/>
    <w:locked/>
    <w:rsid w:val="00F8729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891</TotalTime>
  <Pages>2</Pages>
  <Words>340</Words>
  <Characters>1939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*</cp:lastModifiedBy>
  <cp:revision>83</cp:revision>
  <cp:lastPrinted>2021-03-20T07:50:00Z</cp:lastPrinted>
  <dcterms:created xsi:type="dcterms:W3CDTF">2016-12-14T07:30:00Z</dcterms:created>
  <dcterms:modified xsi:type="dcterms:W3CDTF">2021-03-20T08:20:00Z</dcterms:modified>
</cp:coreProperties>
</file>